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FF0BC" w14:textId="0D4F05DD" w:rsidR="00BA00AB" w:rsidRDefault="00FD21F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Edward BOTELER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4F683AC9" w14:textId="77777777" w:rsidR="00FD21F9" w:rsidRDefault="00FD21F9" w:rsidP="009139A6">
      <w:pPr>
        <w:pStyle w:val="NoSpacing"/>
        <w:rPr>
          <w:rFonts w:cs="Times New Roman"/>
          <w:szCs w:val="24"/>
        </w:rPr>
      </w:pPr>
    </w:p>
    <w:p w14:paraId="6D458FDA" w14:textId="77777777" w:rsidR="00FD21F9" w:rsidRDefault="00FD21F9" w:rsidP="009139A6">
      <w:pPr>
        <w:pStyle w:val="NoSpacing"/>
        <w:rPr>
          <w:rFonts w:cs="Times New Roman"/>
          <w:szCs w:val="24"/>
        </w:rPr>
      </w:pPr>
    </w:p>
    <w:p w14:paraId="4CA3864C" w14:textId="77777777" w:rsidR="00FD21F9" w:rsidRDefault="00FD21F9" w:rsidP="00FD21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3863FACF" w14:textId="77777777" w:rsidR="00FD21F9" w:rsidRDefault="00FD21F9" w:rsidP="00FD21F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p.61)</w:t>
      </w:r>
    </w:p>
    <w:p w14:paraId="6E99B1EF" w14:textId="77777777" w:rsidR="00FD21F9" w:rsidRDefault="00FD21F9" w:rsidP="00FD21F9">
      <w:pPr>
        <w:pStyle w:val="NoSpacing"/>
        <w:rPr>
          <w:rFonts w:cs="Times New Roman"/>
          <w:szCs w:val="24"/>
        </w:rPr>
      </w:pPr>
    </w:p>
    <w:p w14:paraId="194C1CC1" w14:textId="77777777" w:rsidR="00FD21F9" w:rsidRDefault="00FD21F9" w:rsidP="00FD21F9">
      <w:pPr>
        <w:pStyle w:val="NoSpacing"/>
        <w:rPr>
          <w:rFonts w:cs="Times New Roman"/>
          <w:szCs w:val="24"/>
        </w:rPr>
      </w:pPr>
    </w:p>
    <w:p w14:paraId="17F7E691" w14:textId="77777777" w:rsidR="00FD21F9" w:rsidRPr="00112647" w:rsidRDefault="00FD21F9" w:rsidP="00FD21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October 2023</w:t>
      </w:r>
    </w:p>
    <w:p w14:paraId="148E371F" w14:textId="1C5502F9" w:rsidR="00FD21F9" w:rsidRPr="00FD21F9" w:rsidRDefault="00FD21F9" w:rsidP="009139A6">
      <w:pPr>
        <w:pStyle w:val="NoSpacing"/>
        <w:rPr>
          <w:rFonts w:cs="Times New Roman"/>
          <w:szCs w:val="24"/>
        </w:rPr>
      </w:pPr>
    </w:p>
    <w:sectPr w:rsidR="00FD21F9" w:rsidRPr="00FD21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B6C8B" w14:textId="77777777" w:rsidR="00FD21F9" w:rsidRDefault="00FD21F9" w:rsidP="009139A6">
      <w:r>
        <w:separator/>
      </w:r>
    </w:p>
  </w:endnote>
  <w:endnote w:type="continuationSeparator" w:id="0">
    <w:p w14:paraId="6EAC83FD" w14:textId="77777777" w:rsidR="00FD21F9" w:rsidRDefault="00FD21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98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CC4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8A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33FE1" w14:textId="77777777" w:rsidR="00FD21F9" w:rsidRDefault="00FD21F9" w:rsidP="009139A6">
      <w:r>
        <w:separator/>
      </w:r>
    </w:p>
  </w:footnote>
  <w:footnote w:type="continuationSeparator" w:id="0">
    <w:p w14:paraId="4680AB25" w14:textId="77777777" w:rsidR="00FD21F9" w:rsidRDefault="00FD21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46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E1B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F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0422E"/>
  <w15:chartTrackingRefBased/>
  <w15:docId w15:val="{42C1972B-AEE1-47E3-95B2-240AD66F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2023-10-14T19:31:00Z</dcterms:created>
  <dcterms:modified xsi:type="dcterms:W3CDTF">2023-10-14T19:32:00Z</dcterms:modified>
</cp:coreProperties>
</file>